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5BD7" w:rsidRDefault="00865BD7" w:rsidP="0086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KIRKEBY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865BD7" w:rsidRDefault="00865BD7" w:rsidP="0086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Butcher.</w:t>
      </w:r>
    </w:p>
    <w:p w:rsidR="00865BD7" w:rsidRDefault="00865BD7" w:rsidP="0086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BD7" w:rsidRDefault="00865BD7" w:rsidP="0086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BD7" w:rsidRDefault="00865BD7" w:rsidP="0086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Oct.1478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Assheton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Prior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Nostell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a debt of</w:t>
      </w:r>
    </w:p>
    <w:p w:rsidR="00865BD7" w:rsidRDefault="00865BD7" w:rsidP="0086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13s 4d against him at York Sheriffs’ Court.</w:t>
      </w:r>
    </w:p>
    <w:p w:rsidR="00865BD7" w:rsidRDefault="00865BD7" w:rsidP="0086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p.11)</w:t>
      </w:r>
    </w:p>
    <w:p w:rsidR="00865BD7" w:rsidRDefault="00865BD7" w:rsidP="0086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BD7" w:rsidRDefault="00865BD7" w:rsidP="0086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5BD7" w:rsidRDefault="00865BD7" w:rsidP="00865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January 2018</w:t>
      </w:r>
    </w:p>
    <w:p w:rsidR="006B2F86" w:rsidRPr="00E71FC3" w:rsidRDefault="00865BD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5BD7" w:rsidRDefault="00865BD7" w:rsidP="00E71FC3">
      <w:pPr>
        <w:spacing w:after="0" w:line="240" w:lineRule="auto"/>
      </w:pPr>
      <w:r>
        <w:separator/>
      </w:r>
    </w:p>
  </w:endnote>
  <w:endnote w:type="continuationSeparator" w:id="0">
    <w:p w:rsidR="00865BD7" w:rsidRDefault="00865B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5BD7" w:rsidRDefault="00865BD7" w:rsidP="00E71FC3">
      <w:pPr>
        <w:spacing w:after="0" w:line="240" w:lineRule="auto"/>
      </w:pPr>
      <w:r>
        <w:separator/>
      </w:r>
    </w:p>
  </w:footnote>
  <w:footnote w:type="continuationSeparator" w:id="0">
    <w:p w:rsidR="00865BD7" w:rsidRDefault="00865B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BD7"/>
    <w:rsid w:val="001A7C09"/>
    <w:rsid w:val="00577BD5"/>
    <w:rsid w:val="00656CBA"/>
    <w:rsid w:val="006A1F77"/>
    <w:rsid w:val="00733BE7"/>
    <w:rsid w:val="00865BD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0B05C5-877B-44A9-BA46-7015F515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5BD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2018-01-20T21:52:00Z</dcterms:created>
  <dcterms:modified xsi:type="dcterms:W3CDTF">2018-01-20T21:54:00Z</dcterms:modified>
</cp:coreProperties>
</file>